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D20AB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D20AB">
              <w:rPr>
                <w:b/>
                <w:sz w:val="26"/>
                <w:szCs w:val="26"/>
                <w:lang w:val="en-US"/>
              </w:rPr>
              <w:t>203C_130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D20AB" w:rsidRDefault="008A6A49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BD20AB">
              <w:rPr>
                <w:b/>
                <w:sz w:val="26"/>
                <w:szCs w:val="26"/>
                <w:lang w:val="en-US"/>
              </w:rPr>
              <w:t>2116919</w:t>
            </w:r>
            <w:r w:rsidR="00C44B8B" w:rsidRPr="00BD20AB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F71487" w:rsidRDefault="004F6968" w:rsidP="00773399">
      <w:pPr>
        <w:ind w:firstLine="0"/>
        <w:jc w:val="center"/>
        <w:rPr>
          <w:sz w:val="24"/>
          <w:szCs w:val="24"/>
          <w:u w:val="single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C738F3" w:rsidRPr="00C738F3">
        <w:rPr>
          <w:b/>
          <w:sz w:val="26"/>
          <w:szCs w:val="26"/>
        </w:rPr>
        <w:t>(</w:t>
      </w:r>
      <w:r w:rsidR="008A6A49" w:rsidRPr="00F62C24">
        <w:rPr>
          <w:b/>
          <w:sz w:val="26"/>
          <w:szCs w:val="26"/>
        </w:rPr>
        <w:t>Хомут Х51 27.0002-42</w:t>
      </w:r>
      <w:r w:rsidR="00C738F3" w:rsidRPr="00C738F3">
        <w:rPr>
          <w:b/>
          <w:sz w:val="26"/>
          <w:szCs w:val="26"/>
        </w:rPr>
        <w:t>)</w:t>
      </w:r>
      <w:r w:rsidR="00F71487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F71487">
        <w:rPr>
          <w:b/>
          <w:sz w:val="26"/>
          <w:szCs w:val="26"/>
          <w:u w:val="single"/>
        </w:rPr>
        <w:t>203</w:t>
      </w:r>
      <w:r w:rsidR="00F115B9" w:rsidRPr="00F71487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F62C24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</w:t>
      </w:r>
      <w:r w:rsidRPr="00C738F3">
        <w:rPr>
          <w:sz w:val="24"/>
          <w:szCs w:val="24"/>
        </w:rPr>
        <w:t xml:space="preserve">характеристики </w:t>
      </w:r>
      <w:r w:rsidR="00D601A5" w:rsidRPr="00C738F3">
        <w:rPr>
          <w:sz w:val="24"/>
          <w:szCs w:val="24"/>
        </w:rPr>
        <w:t>траверс</w:t>
      </w:r>
      <w:r w:rsidR="004F4E9E" w:rsidRPr="00C738F3">
        <w:rPr>
          <w:sz w:val="24"/>
          <w:szCs w:val="24"/>
        </w:rPr>
        <w:t xml:space="preserve"> должны соответствовать </w:t>
      </w:r>
      <w:r w:rsidR="001759FB" w:rsidRPr="00C738F3">
        <w:rPr>
          <w:sz w:val="24"/>
          <w:szCs w:val="24"/>
        </w:rPr>
        <w:t>требованиям</w:t>
      </w:r>
      <w:r w:rsidR="001759FB" w:rsidRPr="00C738F3">
        <w:rPr>
          <w:color w:val="FF0000"/>
          <w:sz w:val="24"/>
          <w:szCs w:val="24"/>
        </w:rPr>
        <w:t> </w:t>
      </w:r>
      <w:bookmarkStart w:id="1" w:name="Поле4"/>
      <w:r w:rsidR="00F62C24" w:rsidRPr="00C738F3">
        <w:rPr>
          <w:sz w:val="24"/>
          <w:szCs w:val="24"/>
        </w:rPr>
        <w:t>Типового п</w:t>
      </w:r>
      <w:r w:rsidR="008A6A49" w:rsidRPr="00C738F3">
        <w:rPr>
          <w:sz w:val="24"/>
          <w:szCs w:val="24"/>
        </w:rPr>
        <w:t>роект</w:t>
      </w:r>
      <w:r w:rsidR="00F62C24" w:rsidRPr="00C738F3">
        <w:rPr>
          <w:sz w:val="24"/>
          <w:szCs w:val="24"/>
        </w:rPr>
        <w:t>а</w:t>
      </w:r>
      <w:r w:rsidR="00F71487">
        <w:rPr>
          <w:sz w:val="24"/>
          <w:szCs w:val="24"/>
        </w:rPr>
        <w:t xml:space="preserve"> </w:t>
      </w:r>
      <w:r w:rsidR="008A6A49" w:rsidRPr="00C738F3">
        <w:rPr>
          <w:sz w:val="24"/>
          <w:szCs w:val="24"/>
        </w:rPr>
        <w:t>27.0002-42</w:t>
      </w:r>
      <w:r w:rsidR="0073431B" w:rsidRPr="00C738F3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F71487" w:rsidRDefault="00F71487" w:rsidP="00F71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F71487" w:rsidRDefault="00F71487" w:rsidP="00F7148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F71487" w:rsidRDefault="00F71487" w:rsidP="00F71487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F71487" w:rsidRDefault="00F71487" w:rsidP="00F7148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F71487" w:rsidRDefault="00F71487" w:rsidP="00F7148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F71487" w:rsidRDefault="00F71487" w:rsidP="00F7148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F71487" w:rsidRDefault="00F71487" w:rsidP="00F7148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F71487" w:rsidRDefault="00F71487" w:rsidP="00F7148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F71487" w:rsidRDefault="00F71487" w:rsidP="00F7148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F71487" w:rsidRDefault="00F71487" w:rsidP="00F7148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F71487" w:rsidRDefault="00F71487" w:rsidP="00F71487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F71487" w:rsidRDefault="00F71487" w:rsidP="00F71487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F71487" w:rsidRDefault="00F71487" w:rsidP="00F71487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F71487" w:rsidRDefault="00F71487" w:rsidP="00F71487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F71487" w:rsidRDefault="00F71487" w:rsidP="00F71487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C738F3">
        <w:rPr>
          <w:sz w:val="24"/>
          <w:szCs w:val="24"/>
        </w:rPr>
        <w:t>Типового проекта</w:t>
      </w:r>
      <w:r>
        <w:rPr>
          <w:sz w:val="24"/>
          <w:szCs w:val="24"/>
        </w:rPr>
        <w:t xml:space="preserve"> </w:t>
      </w:r>
      <w:r w:rsidRPr="00C738F3">
        <w:rPr>
          <w:sz w:val="24"/>
          <w:szCs w:val="24"/>
        </w:rPr>
        <w:t>27.0002-42</w:t>
      </w:r>
      <w:r>
        <w:rPr>
          <w:sz w:val="26"/>
          <w:szCs w:val="26"/>
        </w:rPr>
        <w:t>;</w:t>
      </w:r>
    </w:p>
    <w:p w:rsidR="00F71487" w:rsidRDefault="00F71487" w:rsidP="00F71487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F71487" w:rsidRDefault="00F71487" w:rsidP="00F71487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F71487" w:rsidRDefault="00F71487" w:rsidP="00F7148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F71487" w:rsidRDefault="00F71487" w:rsidP="00F7148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F71487" w:rsidRDefault="00F71487" w:rsidP="00F71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F71487" w:rsidRDefault="00F71487" w:rsidP="00F71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F71487" w:rsidRDefault="00F71487" w:rsidP="00F71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71487" w:rsidRDefault="00F71487" w:rsidP="00F71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F71487" w:rsidRDefault="00F71487" w:rsidP="00F71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71487" w:rsidRDefault="00F71487" w:rsidP="00F71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F71487" w:rsidRDefault="00F71487" w:rsidP="00F71487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F71487" w:rsidRDefault="00F71487" w:rsidP="00F71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F71487" w:rsidRDefault="00F71487" w:rsidP="00F71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F71487" w:rsidRDefault="00F71487" w:rsidP="00F71487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F71487" w:rsidRDefault="00F71487" w:rsidP="00F7148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F71487" w:rsidRDefault="00F71487" w:rsidP="00F71487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F71487" w:rsidRDefault="00F71487" w:rsidP="00F71487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F71487" w:rsidRDefault="00F71487" w:rsidP="00F7148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F71487" w:rsidRDefault="00F71487" w:rsidP="00F71487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43CA" w:rsidRDefault="00A943CA">
      <w:r>
        <w:separator/>
      </w:r>
    </w:p>
  </w:endnote>
  <w:endnote w:type="continuationSeparator" w:id="0">
    <w:p w:rsidR="00A943CA" w:rsidRDefault="00A94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43CA" w:rsidRDefault="00A943CA">
      <w:r>
        <w:separator/>
      </w:r>
    </w:p>
  </w:footnote>
  <w:footnote w:type="continuationSeparator" w:id="0">
    <w:p w:rsidR="00A943CA" w:rsidRDefault="00A943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35DA44F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A49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0E94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4CE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637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6910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A6A49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18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43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448F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0AB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2B0"/>
    <w:rsid w:val="00C63F78"/>
    <w:rsid w:val="00C64163"/>
    <w:rsid w:val="00C66B01"/>
    <w:rsid w:val="00C67A78"/>
    <w:rsid w:val="00C70A63"/>
    <w:rsid w:val="00C70BE8"/>
    <w:rsid w:val="00C72F80"/>
    <w:rsid w:val="00C734C3"/>
    <w:rsid w:val="00C738F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2DB7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24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1487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3E5A986-040B-4556-B01B-B936E6202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6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6752B4-84B6-43A0-A169-F00853ABC2A1}"/>
</file>

<file path=customXml/itemProps2.xml><?xml version="1.0" encoding="utf-8"?>
<ds:datastoreItem xmlns:ds="http://schemas.openxmlformats.org/officeDocument/2006/customXml" ds:itemID="{2E541F84-4484-4534-BD09-DA5C29077599}"/>
</file>

<file path=customXml/itemProps3.xml><?xml version="1.0" encoding="utf-8"?>
<ds:datastoreItem xmlns:ds="http://schemas.openxmlformats.org/officeDocument/2006/customXml" ds:itemID="{C178CF25-E245-49A5-A9CB-25401378C43E}"/>
</file>

<file path=customXml/itemProps4.xml><?xml version="1.0" encoding="utf-8"?>
<ds:datastoreItem xmlns:ds="http://schemas.openxmlformats.org/officeDocument/2006/customXml" ds:itemID="{FC968BE5-9B68-456F-AA02-C293F6B541D8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14</TotalTime>
  <Pages>1</Pages>
  <Words>1021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2010-09-30T14:29:00Z</cp:lastPrinted>
  <dcterms:created xsi:type="dcterms:W3CDTF">2015-05-25T08:52:00Z</dcterms:created>
  <dcterms:modified xsi:type="dcterms:W3CDTF">2015-09-25T09:57:00Z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